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9F677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RADEGH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A912233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</w:p>
    <w:p w14:paraId="6CD9D8D0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</w:p>
    <w:p w14:paraId="7C5F9F0A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William Domet of Wellington, Somerset(q.v.).</w:t>
      </w:r>
    </w:p>
    <w:p w14:paraId="7B655005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8BBC6B9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</w:p>
    <w:p w14:paraId="56C3B199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</w:p>
    <w:p w14:paraId="2C81274E" w14:textId="77777777" w:rsidR="00E764E6" w:rsidRDefault="00E764E6" w:rsidP="00E764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June 2023</w:t>
      </w:r>
    </w:p>
    <w:p w14:paraId="1A177D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FEFA" w14:textId="77777777" w:rsidR="00E764E6" w:rsidRDefault="00E764E6" w:rsidP="009139A6">
      <w:r>
        <w:separator/>
      </w:r>
    </w:p>
  </w:endnote>
  <w:endnote w:type="continuationSeparator" w:id="0">
    <w:p w14:paraId="24FF047E" w14:textId="77777777" w:rsidR="00E764E6" w:rsidRDefault="00E764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C42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847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CC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552F" w14:textId="77777777" w:rsidR="00E764E6" w:rsidRDefault="00E764E6" w:rsidP="009139A6">
      <w:r>
        <w:separator/>
      </w:r>
    </w:p>
  </w:footnote>
  <w:footnote w:type="continuationSeparator" w:id="0">
    <w:p w14:paraId="1C1978CC" w14:textId="77777777" w:rsidR="00E764E6" w:rsidRDefault="00E764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C2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AB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05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E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64E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036A1"/>
  <w15:chartTrackingRefBased/>
  <w15:docId w15:val="{354FC627-6580-463D-A718-4C01C67B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64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2023-09-10T18:15:00Z</dcterms:created>
  <dcterms:modified xsi:type="dcterms:W3CDTF">2023-09-10T18:15:00Z</dcterms:modified>
</cp:coreProperties>
</file>